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59737AFD" w:rsidR="00535962" w:rsidRPr="00F7167E" w:rsidRDefault="00CF5C98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E37693A">
                <wp:simplePos x="0" y="0"/>
                <wp:positionH relativeFrom="page">
                  <wp:posOffset>5324152</wp:posOffset>
                </wp:positionH>
                <wp:positionV relativeFrom="paragraph">
                  <wp:posOffset>-771525</wp:posOffset>
                </wp:positionV>
                <wp:extent cx="2211395" cy="662940"/>
                <wp:effectExtent l="19050" t="19050" r="1778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1395" cy="662940"/>
                          <a:chOff x="12763" y="523"/>
                          <a:chExt cx="2647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763" y="524"/>
                            <a:ext cx="2643" cy="1006"/>
                            <a:chOff x="9006" y="685"/>
                            <a:chExt cx="2201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06" y="1077"/>
                              <a:ext cx="220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63084E74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CF5C98">
                                              <w:rPr>
                                                <w:rStyle w:val="Style2"/>
                                              </w:rPr>
                                              <w:t>CCC-</w:t>
                                            </w:r>
                                            <w:r w:rsidR="00EF06B5">
                                              <w:rPr>
                                                <w:rStyle w:val="Style2"/>
                                              </w:rPr>
                                              <w:t>CP-2026</w:t>
                                            </w:r>
                                            <w:r w:rsidR="00DE5A27">
                                              <w:rPr>
                                                <w:rStyle w:val="Style2"/>
                                              </w:rPr>
                                              <w:t>-0010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184415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419.2pt;margin-top:-60.75pt;width:174.15pt;height:52.2pt;z-index:251696128;mso-position-horizontal-relative:page" coordorigin="12763,523" coordsize="264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763;top:524;width:2643;height:1006" coordorigin="9006,685" coordsize="2201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06;top:1077;width:220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63084E74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CF5C98">
                                        <w:rPr>
                                          <w:rStyle w:val="Style2"/>
                                        </w:rPr>
                                        <w:t>CCC-</w:t>
                                      </w:r>
                                      <w:r w:rsidR="00EF06B5">
                                        <w:rPr>
                                          <w:rStyle w:val="Style2"/>
                                        </w:rPr>
                                        <w:t>CP-2026</w:t>
                                      </w:r>
                                      <w:r w:rsidR="00DE5A27">
                                        <w:rPr>
                                          <w:rStyle w:val="Style2"/>
                                        </w:rPr>
                                        <w:t>-0010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184415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E3E21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3E421872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18441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456C3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1844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456C3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96B97" w14:textId="77777777" w:rsidR="00184415" w:rsidRDefault="00184415" w:rsidP="001007E7">
      <w:pPr>
        <w:spacing w:after="0" w:line="240" w:lineRule="auto"/>
      </w:pPr>
      <w:r>
        <w:separator/>
      </w:r>
    </w:p>
  </w:endnote>
  <w:endnote w:type="continuationSeparator" w:id="0">
    <w:p w14:paraId="7D4D4761" w14:textId="77777777" w:rsidR="00184415" w:rsidRDefault="0018441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9DD66" w14:textId="77777777" w:rsidR="00184415" w:rsidRDefault="00184415" w:rsidP="001007E7">
      <w:pPr>
        <w:spacing w:after="0" w:line="240" w:lineRule="auto"/>
      </w:pPr>
      <w:r>
        <w:separator/>
      </w:r>
    </w:p>
  </w:footnote>
  <w:footnote w:type="continuationSeparator" w:id="0">
    <w:p w14:paraId="2B63F87F" w14:textId="77777777" w:rsidR="00184415" w:rsidRDefault="0018441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830B9"/>
    <w:rsid w:val="00184415"/>
    <w:rsid w:val="00194FF2"/>
    <w:rsid w:val="001971CB"/>
    <w:rsid w:val="001A3F92"/>
    <w:rsid w:val="001F73A7"/>
    <w:rsid w:val="002009A7"/>
    <w:rsid w:val="00243E2C"/>
    <w:rsid w:val="00253DBA"/>
    <w:rsid w:val="00254C69"/>
    <w:rsid w:val="0026335F"/>
    <w:rsid w:val="00273D8C"/>
    <w:rsid w:val="00295BD4"/>
    <w:rsid w:val="002B0673"/>
    <w:rsid w:val="002B43A0"/>
    <w:rsid w:val="002B46D1"/>
    <w:rsid w:val="002C02AE"/>
    <w:rsid w:val="002C4E28"/>
    <w:rsid w:val="002D451D"/>
    <w:rsid w:val="002E1412"/>
    <w:rsid w:val="002E5836"/>
    <w:rsid w:val="00314023"/>
    <w:rsid w:val="00323F03"/>
    <w:rsid w:val="00341484"/>
    <w:rsid w:val="003444F0"/>
    <w:rsid w:val="00360703"/>
    <w:rsid w:val="00376E4A"/>
    <w:rsid w:val="00392351"/>
    <w:rsid w:val="00392F6D"/>
    <w:rsid w:val="003C2AFF"/>
    <w:rsid w:val="00404131"/>
    <w:rsid w:val="0042490F"/>
    <w:rsid w:val="004379A6"/>
    <w:rsid w:val="0045550B"/>
    <w:rsid w:val="00456C17"/>
    <w:rsid w:val="00456C3C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146B2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448F7"/>
    <w:rsid w:val="00780880"/>
    <w:rsid w:val="007B0E1F"/>
    <w:rsid w:val="007B6F6F"/>
    <w:rsid w:val="007C0D3B"/>
    <w:rsid w:val="007C2731"/>
    <w:rsid w:val="007F6870"/>
    <w:rsid w:val="00820C9F"/>
    <w:rsid w:val="0082707E"/>
    <w:rsid w:val="008315B0"/>
    <w:rsid w:val="008339B6"/>
    <w:rsid w:val="00853F71"/>
    <w:rsid w:val="008A04C0"/>
    <w:rsid w:val="008B3AE5"/>
    <w:rsid w:val="008C388B"/>
    <w:rsid w:val="008D73DC"/>
    <w:rsid w:val="009079FB"/>
    <w:rsid w:val="00920A05"/>
    <w:rsid w:val="0096275B"/>
    <w:rsid w:val="00966EEE"/>
    <w:rsid w:val="00971B8C"/>
    <w:rsid w:val="009A29C7"/>
    <w:rsid w:val="009A4E12"/>
    <w:rsid w:val="009D5C57"/>
    <w:rsid w:val="00A16099"/>
    <w:rsid w:val="00A231BB"/>
    <w:rsid w:val="00A42497"/>
    <w:rsid w:val="00A640BD"/>
    <w:rsid w:val="00A641A7"/>
    <w:rsid w:val="00A72F42"/>
    <w:rsid w:val="00AA66FB"/>
    <w:rsid w:val="00AD7919"/>
    <w:rsid w:val="00AE0BEA"/>
    <w:rsid w:val="00B0380E"/>
    <w:rsid w:val="00B45518"/>
    <w:rsid w:val="00B45752"/>
    <w:rsid w:val="00B62EEF"/>
    <w:rsid w:val="00B77825"/>
    <w:rsid w:val="00B97B51"/>
    <w:rsid w:val="00BA0007"/>
    <w:rsid w:val="00BA32BE"/>
    <w:rsid w:val="00BA6583"/>
    <w:rsid w:val="00BB1D79"/>
    <w:rsid w:val="00BC1D0C"/>
    <w:rsid w:val="00BC61BD"/>
    <w:rsid w:val="00BE0B91"/>
    <w:rsid w:val="00BE768A"/>
    <w:rsid w:val="00BF56C5"/>
    <w:rsid w:val="00C078CB"/>
    <w:rsid w:val="00C22DBE"/>
    <w:rsid w:val="00C5078F"/>
    <w:rsid w:val="00C62A26"/>
    <w:rsid w:val="00C66D08"/>
    <w:rsid w:val="00C7470C"/>
    <w:rsid w:val="00CA0E82"/>
    <w:rsid w:val="00CA164C"/>
    <w:rsid w:val="00CA4661"/>
    <w:rsid w:val="00CB54ED"/>
    <w:rsid w:val="00CC0B67"/>
    <w:rsid w:val="00CE67A3"/>
    <w:rsid w:val="00CF5C98"/>
    <w:rsid w:val="00D24FA7"/>
    <w:rsid w:val="00D45A3E"/>
    <w:rsid w:val="00D64696"/>
    <w:rsid w:val="00D90D49"/>
    <w:rsid w:val="00DA69C7"/>
    <w:rsid w:val="00DB4A65"/>
    <w:rsid w:val="00DC5D96"/>
    <w:rsid w:val="00DD4F3E"/>
    <w:rsid w:val="00DE5A27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EF06B5"/>
    <w:rsid w:val="00F14C9C"/>
    <w:rsid w:val="00F225BF"/>
    <w:rsid w:val="00F53753"/>
    <w:rsid w:val="00F548E0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A31D5-2D9D-4B93-BF7C-9F16F2B83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E333B-8C6C-4FDB-AC34-9CCA5D6548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090290C7-D5CF-4410-8615-6C78AA4A7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Wilmel Rosario Ramírez</cp:lastModifiedBy>
  <cp:revision>26</cp:revision>
  <cp:lastPrinted>2011-03-04T18:59:00Z</cp:lastPrinted>
  <dcterms:created xsi:type="dcterms:W3CDTF">2021-09-30T16:12:00Z</dcterms:created>
  <dcterms:modified xsi:type="dcterms:W3CDTF">2026-09-09T19:49:00Z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